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F0F02" w14:textId="7B1EA31B" w:rsidR="00BA00AB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(d.1443)</w:t>
      </w:r>
    </w:p>
    <w:p w14:paraId="61642A95" w14:textId="2B12A03A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Merchant.</w:t>
      </w:r>
    </w:p>
    <w:p w14:paraId="04999269" w14:textId="1292889C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8F8092" w14:textId="0E4427DA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B97C42" w14:textId="46710604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Oct.1443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p.142)</w:t>
      </w:r>
    </w:p>
    <w:p w14:paraId="7900954D" w14:textId="15C03C05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0ACB4FEE" w14:textId="34C61535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8717D" w14:textId="60969D14" w:rsid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4EBD9" w14:textId="7A3D4783" w:rsidR="000836E7" w:rsidRPr="000836E7" w:rsidRDefault="000836E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November 2021</w:t>
      </w:r>
    </w:p>
    <w:sectPr w:rsidR="000836E7" w:rsidRPr="000836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FBCC7" w14:textId="77777777" w:rsidR="000836E7" w:rsidRDefault="000836E7" w:rsidP="009139A6">
      <w:r>
        <w:separator/>
      </w:r>
    </w:p>
  </w:endnote>
  <w:endnote w:type="continuationSeparator" w:id="0">
    <w:p w14:paraId="5345F8EB" w14:textId="77777777" w:rsidR="000836E7" w:rsidRDefault="000836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00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444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23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A9C0" w14:textId="77777777" w:rsidR="000836E7" w:rsidRDefault="000836E7" w:rsidP="009139A6">
      <w:r>
        <w:separator/>
      </w:r>
    </w:p>
  </w:footnote>
  <w:footnote w:type="continuationSeparator" w:id="0">
    <w:p w14:paraId="145C851C" w14:textId="77777777" w:rsidR="000836E7" w:rsidRDefault="000836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468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AB25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BC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6E7"/>
    <w:rsid w:val="000666E0"/>
    <w:rsid w:val="000836E7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6C7E5"/>
  <w15:chartTrackingRefBased/>
  <w15:docId w15:val="{9FEA006F-D704-4B44-8C26-593A0A64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2021-11-28T10:01:00Z</dcterms:created>
  <dcterms:modified xsi:type="dcterms:W3CDTF">2021-11-28T10:04:00Z</dcterms:modified>
</cp:coreProperties>
</file>